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5A96FB09" w14:textId="77777777" w:rsidTr="00DF5E8E">
        <w:trPr>
          <w:trHeight w:val="907"/>
        </w:trPr>
        <w:tc>
          <w:tcPr>
            <w:tcW w:w="9786" w:type="dxa"/>
            <w:gridSpan w:val="6"/>
            <w:vAlign w:val="bottom"/>
          </w:tcPr>
          <w:p w14:paraId="001256C2"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68A2A019" w14:textId="77777777" w:rsidTr="00EC0082">
        <w:trPr>
          <w:trHeight w:hRule="exact" w:val="454"/>
        </w:trPr>
        <w:tc>
          <w:tcPr>
            <w:tcW w:w="9786" w:type="dxa"/>
            <w:gridSpan w:val="6"/>
          </w:tcPr>
          <w:p w14:paraId="6D2968B4" w14:textId="77777777" w:rsidR="00830422" w:rsidRPr="00735600" w:rsidRDefault="00830422" w:rsidP="00615AF5">
            <w:pPr>
              <w:spacing w:line="240" w:lineRule="auto"/>
              <w:rPr>
                <w:sz w:val="18"/>
              </w:rPr>
            </w:pPr>
          </w:p>
        </w:tc>
      </w:tr>
      <w:tr w:rsidR="00735600" w:rsidRPr="00735600" w14:paraId="354075DB" w14:textId="77777777" w:rsidTr="00B23CCA">
        <w:trPr>
          <w:trHeight w:hRule="exact" w:val="227"/>
        </w:trPr>
        <w:tc>
          <w:tcPr>
            <w:tcW w:w="4328" w:type="dxa"/>
            <w:gridSpan w:val="2"/>
            <w:vAlign w:val="bottom"/>
          </w:tcPr>
          <w:p w14:paraId="41E4CFB3"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0200E018" w14:textId="77777777" w:rsidR="00830422" w:rsidRPr="00735600" w:rsidRDefault="00830422" w:rsidP="008C6AB5">
            <w:pPr>
              <w:spacing w:line="240" w:lineRule="auto"/>
              <w:rPr>
                <w:sz w:val="18"/>
              </w:rPr>
            </w:pPr>
          </w:p>
        </w:tc>
        <w:tc>
          <w:tcPr>
            <w:tcW w:w="4515" w:type="dxa"/>
            <w:gridSpan w:val="3"/>
            <w:vAlign w:val="bottom"/>
          </w:tcPr>
          <w:p w14:paraId="76A1B8EE" w14:textId="77777777" w:rsidR="00830422" w:rsidRPr="00735600" w:rsidRDefault="00830422" w:rsidP="008C6AB5">
            <w:pPr>
              <w:spacing w:line="240" w:lineRule="auto"/>
              <w:rPr>
                <w:sz w:val="18"/>
              </w:rPr>
            </w:pPr>
            <w:r w:rsidRPr="00735600">
              <w:rPr>
                <w:sz w:val="18"/>
              </w:rPr>
              <w:t>Vergabenummer</w:t>
            </w:r>
          </w:p>
        </w:tc>
      </w:tr>
      <w:tr w:rsidR="00735600" w:rsidRPr="00735600" w14:paraId="333203EB" w14:textId="77777777" w:rsidTr="00B23CCA">
        <w:trPr>
          <w:trHeight w:hRule="exact" w:val="340"/>
        </w:trPr>
        <w:tc>
          <w:tcPr>
            <w:tcW w:w="4328" w:type="dxa"/>
            <w:gridSpan w:val="2"/>
            <w:tcBorders>
              <w:bottom w:val="single" w:sz="4" w:space="0" w:color="auto"/>
            </w:tcBorders>
            <w:vAlign w:val="bottom"/>
          </w:tcPr>
          <w:p w14:paraId="04F612A0" w14:textId="77777777" w:rsidR="00830422" w:rsidRPr="00735600" w:rsidRDefault="00AA34F0" w:rsidP="002B5ACE">
            <w:pPr>
              <w:spacing w:after="40" w:line="240" w:lineRule="auto"/>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6F354336"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69606C92" w14:textId="740B1BC5" w:rsidR="00830422" w:rsidRPr="00735600" w:rsidRDefault="00254C63" w:rsidP="00FD032F">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FD032F" w:rsidRPr="00FD032F">
              <w:rPr>
                <w:b/>
                <w:sz w:val="18"/>
              </w:rPr>
              <w:t>2</w:t>
            </w:r>
            <w:r w:rsidR="00A8422B">
              <w:rPr>
                <w:b/>
                <w:sz w:val="18"/>
              </w:rPr>
              <w:t>5</w:t>
            </w:r>
            <w:r w:rsidR="00FD032F" w:rsidRPr="00FD032F">
              <w:rPr>
                <w:b/>
                <w:sz w:val="18"/>
              </w:rPr>
              <w:t>-20000</w:t>
            </w:r>
            <w:r w:rsidR="00A8422B">
              <w:rPr>
                <w:b/>
                <w:sz w:val="18"/>
              </w:rPr>
              <w:t>75216</w:t>
            </w:r>
            <w:r w:rsidRPr="00735600">
              <w:rPr>
                <w:b/>
                <w:sz w:val="18"/>
              </w:rPr>
              <w:fldChar w:fldCharType="end"/>
            </w:r>
            <w:bookmarkEnd w:id="1"/>
          </w:p>
        </w:tc>
      </w:tr>
      <w:tr w:rsidR="00735600" w:rsidRPr="00735600" w14:paraId="6C65C5BE" w14:textId="77777777" w:rsidTr="00B23CCA">
        <w:trPr>
          <w:trHeight w:hRule="exact" w:val="340"/>
        </w:trPr>
        <w:tc>
          <w:tcPr>
            <w:tcW w:w="4328" w:type="dxa"/>
            <w:gridSpan w:val="2"/>
            <w:tcBorders>
              <w:top w:val="single" w:sz="4" w:space="0" w:color="auto"/>
              <w:left w:val="single" w:sz="4" w:space="0" w:color="auto"/>
            </w:tcBorders>
            <w:vAlign w:val="bottom"/>
          </w:tcPr>
          <w:p w14:paraId="20CD10E9"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760E7982"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24585947" w14:textId="77777777" w:rsidR="00830422" w:rsidRPr="00735600" w:rsidRDefault="00830422" w:rsidP="008C6AB5">
            <w:pPr>
              <w:spacing w:after="40" w:line="240" w:lineRule="auto"/>
              <w:rPr>
                <w:sz w:val="18"/>
              </w:rPr>
            </w:pPr>
          </w:p>
        </w:tc>
      </w:tr>
      <w:bookmarkStart w:id="2" w:name="Kontrollkästchen2"/>
      <w:tr w:rsidR="00735600" w:rsidRPr="00735600" w14:paraId="54F09345" w14:textId="77777777" w:rsidTr="00BB1769">
        <w:trPr>
          <w:trHeight w:hRule="exact" w:val="340"/>
        </w:trPr>
        <w:tc>
          <w:tcPr>
            <w:tcW w:w="4328" w:type="dxa"/>
            <w:gridSpan w:val="2"/>
            <w:tcBorders>
              <w:left w:val="single" w:sz="4" w:space="0" w:color="auto"/>
            </w:tcBorders>
            <w:vAlign w:val="center"/>
          </w:tcPr>
          <w:p w14:paraId="175FF8C5"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57D76306"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7CFEC5A0" w14:textId="77777777"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772A5797" w14:textId="77777777" w:rsidTr="00BB1769">
        <w:trPr>
          <w:trHeight w:hRule="exact" w:val="340"/>
        </w:trPr>
        <w:tc>
          <w:tcPr>
            <w:tcW w:w="4328" w:type="dxa"/>
            <w:gridSpan w:val="2"/>
            <w:tcBorders>
              <w:left w:val="single" w:sz="4" w:space="0" w:color="auto"/>
            </w:tcBorders>
            <w:vAlign w:val="center"/>
          </w:tcPr>
          <w:p w14:paraId="2C4E998E"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5E65AE1B"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7DD5339F"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417B2231" w14:textId="77777777" w:rsidTr="00BB1769">
        <w:trPr>
          <w:trHeight w:hRule="exact" w:val="340"/>
        </w:trPr>
        <w:tc>
          <w:tcPr>
            <w:tcW w:w="4328" w:type="dxa"/>
            <w:gridSpan w:val="2"/>
            <w:tcBorders>
              <w:left w:val="single" w:sz="4" w:space="0" w:color="auto"/>
            </w:tcBorders>
            <w:vAlign w:val="center"/>
          </w:tcPr>
          <w:p w14:paraId="2E6F2D60"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7A2C768A"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16CC94F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7B6EC599" w14:textId="77777777" w:rsidTr="00BB1769">
        <w:trPr>
          <w:trHeight w:hRule="exact" w:val="340"/>
        </w:trPr>
        <w:tc>
          <w:tcPr>
            <w:tcW w:w="4328" w:type="dxa"/>
            <w:gridSpan w:val="2"/>
            <w:tcBorders>
              <w:left w:val="single" w:sz="4" w:space="0" w:color="auto"/>
              <w:bottom w:val="single" w:sz="4" w:space="0" w:color="auto"/>
            </w:tcBorders>
            <w:vAlign w:val="center"/>
          </w:tcPr>
          <w:p w14:paraId="2BDB8B91"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20860462"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5062DAC0"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773A6913" w14:textId="77777777" w:rsidTr="00B23CCA">
        <w:trPr>
          <w:trHeight w:hRule="exact" w:val="284"/>
        </w:trPr>
        <w:tc>
          <w:tcPr>
            <w:tcW w:w="9786" w:type="dxa"/>
            <w:gridSpan w:val="6"/>
            <w:tcBorders>
              <w:top w:val="single" w:sz="4" w:space="0" w:color="auto"/>
            </w:tcBorders>
          </w:tcPr>
          <w:p w14:paraId="639F7438" w14:textId="77777777" w:rsidR="00830422" w:rsidRPr="00735600" w:rsidRDefault="00830422" w:rsidP="00830422">
            <w:pPr>
              <w:spacing w:line="240" w:lineRule="auto"/>
              <w:rPr>
                <w:sz w:val="18"/>
                <w:szCs w:val="24"/>
              </w:rPr>
            </w:pPr>
          </w:p>
        </w:tc>
      </w:tr>
      <w:tr w:rsidR="00735600" w:rsidRPr="00735600" w14:paraId="5A8764DE" w14:textId="77777777" w:rsidTr="00B23CCA">
        <w:trPr>
          <w:trHeight w:hRule="exact" w:val="227"/>
        </w:trPr>
        <w:tc>
          <w:tcPr>
            <w:tcW w:w="9786" w:type="dxa"/>
            <w:gridSpan w:val="6"/>
            <w:vAlign w:val="bottom"/>
          </w:tcPr>
          <w:p w14:paraId="16DDEADA"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783999CB" w14:textId="77777777" w:rsidTr="00B23CCA">
        <w:trPr>
          <w:trHeight w:hRule="exact" w:val="340"/>
        </w:trPr>
        <w:tc>
          <w:tcPr>
            <w:tcW w:w="9786" w:type="dxa"/>
            <w:gridSpan w:val="6"/>
            <w:vAlign w:val="bottom"/>
          </w:tcPr>
          <w:p w14:paraId="173570EB"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7F6E8BC8" w14:textId="77777777" w:rsidTr="00B23CCA">
        <w:tc>
          <w:tcPr>
            <w:tcW w:w="9786" w:type="dxa"/>
            <w:gridSpan w:val="6"/>
            <w:vAlign w:val="bottom"/>
          </w:tcPr>
          <w:p w14:paraId="54CE0A50"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377D41D8" w14:textId="77777777" w:rsidTr="00B23CCA">
        <w:trPr>
          <w:trHeight w:val="340"/>
        </w:trPr>
        <w:tc>
          <w:tcPr>
            <w:tcW w:w="9786" w:type="dxa"/>
            <w:gridSpan w:val="6"/>
            <w:vAlign w:val="bottom"/>
          </w:tcPr>
          <w:p w14:paraId="4EF56700" w14:textId="5C9DBA34" w:rsidR="007A4BE6" w:rsidRPr="00735600" w:rsidRDefault="00254C63" w:rsidP="0081011A">
            <w:pPr>
              <w:spacing w:after="40" w:line="240" w:lineRule="auto"/>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A8422B" w:rsidRPr="00A8422B">
              <w:rPr>
                <w:b/>
                <w:sz w:val="18"/>
                <w:szCs w:val="24"/>
              </w:rPr>
              <w:t>Rahmenvertrag für externe Beratungsleistungen IT-Orchestrierung</w:t>
            </w:r>
            <w:r w:rsidRPr="00735600">
              <w:rPr>
                <w:b/>
                <w:sz w:val="18"/>
                <w:szCs w:val="24"/>
              </w:rPr>
              <w:fldChar w:fldCharType="end"/>
            </w:r>
            <w:bookmarkEnd w:id="5"/>
          </w:p>
        </w:tc>
      </w:tr>
      <w:tr w:rsidR="00735600" w:rsidRPr="00735600" w14:paraId="376AC90F" w14:textId="77777777" w:rsidTr="00B23CCA">
        <w:trPr>
          <w:trHeight w:hRule="exact" w:val="170"/>
        </w:trPr>
        <w:tc>
          <w:tcPr>
            <w:tcW w:w="9786" w:type="dxa"/>
            <w:gridSpan w:val="6"/>
          </w:tcPr>
          <w:p w14:paraId="5B53C2F3" w14:textId="77777777" w:rsidR="00830422" w:rsidRPr="00735600" w:rsidRDefault="00830422" w:rsidP="00830422">
            <w:pPr>
              <w:spacing w:line="240" w:lineRule="auto"/>
              <w:rPr>
                <w:sz w:val="18"/>
                <w:szCs w:val="24"/>
              </w:rPr>
            </w:pPr>
          </w:p>
        </w:tc>
      </w:tr>
      <w:tr w:rsidR="00735600" w:rsidRPr="00735600" w14:paraId="4C0A1FCA" w14:textId="77777777" w:rsidTr="00B23CCA">
        <w:trPr>
          <w:trHeight w:hRule="exact" w:val="340"/>
        </w:trPr>
        <w:tc>
          <w:tcPr>
            <w:tcW w:w="393" w:type="dxa"/>
            <w:vAlign w:val="center"/>
          </w:tcPr>
          <w:p w14:paraId="16B003B1"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98A5C76"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0BB06383" w14:textId="77777777" w:rsidTr="00B23CCA">
        <w:trPr>
          <w:trHeight w:hRule="exact" w:val="340"/>
        </w:trPr>
        <w:tc>
          <w:tcPr>
            <w:tcW w:w="393" w:type="dxa"/>
            <w:vAlign w:val="center"/>
          </w:tcPr>
          <w:p w14:paraId="3B726B37"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2F87E6DC"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75E1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12101C8D" w14:textId="77777777" w:rsidTr="00B23CCA">
        <w:trPr>
          <w:trHeight w:hRule="exact" w:val="340"/>
        </w:trPr>
        <w:tc>
          <w:tcPr>
            <w:tcW w:w="393" w:type="dxa"/>
            <w:vAlign w:val="center"/>
          </w:tcPr>
          <w:p w14:paraId="08E6470D"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05406284"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75E1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4C375A03" w14:textId="77777777" w:rsidTr="00B23CCA">
        <w:trPr>
          <w:trHeight w:hRule="exact" w:val="340"/>
        </w:trPr>
        <w:tc>
          <w:tcPr>
            <w:tcW w:w="393" w:type="dxa"/>
            <w:vAlign w:val="center"/>
          </w:tcPr>
          <w:p w14:paraId="0F24025A"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737AE1DA"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75E1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65EE388D" w14:textId="77777777" w:rsidTr="00B23CCA">
        <w:trPr>
          <w:trHeight w:hRule="exact" w:val="340"/>
        </w:trPr>
        <w:tc>
          <w:tcPr>
            <w:tcW w:w="393" w:type="dxa"/>
            <w:vAlign w:val="center"/>
          </w:tcPr>
          <w:p w14:paraId="0284FBA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42B647D3"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675E17">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3607A511" w14:textId="77777777" w:rsidTr="00DF5E8E">
        <w:trPr>
          <w:trHeight w:hRule="exact" w:val="454"/>
        </w:trPr>
        <w:tc>
          <w:tcPr>
            <w:tcW w:w="9786" w:type="dxa"/>
            <w:gridSpan w:val="6"/>
            <w:tcBorders>
              <w:bottom w:val="single" w:sz="4" w:space="0" w:color="auto"/>
            </w:tcBorders>
          </w:tcPr>
          <w:p w14:paraId="7EFC7454" w14:textId="77777777" w:rsidR="007E09C3" w:rsidRPr="00735600" w:rsidRDefault="007E09C3" w:rsidP="00830422">
            <w:pPr>
              <w:spacing w:line="240" w:lineRule="auto"/>
              <w:rPr>
                <w:sz w:val="18"/>
                <w:szCs w:val="24"/>
              </w:rPr>
            </w:pPr>
          </w:p>
        </w:tc>
      </w:tr>
      <w:tr w:rsidR="00735600" w:rsidRPr="00735600" w14:paraId="56C945AE" w14:textId="77777777" w:rsidTr="00DF5E8E">
        <w:trPr>
          <w:trHeight w:val="413"/>
        </w:trPr>
        <w:tc>
          <w:tcPr>
            <w:tcW w:w="7170" w:type="dxa"/>
            <w:gridSpan w:val="5"/>
            <w:vMerge w:val="restart"/>
            <w:tcBorders>
              <w:top w:val="single" w:sz="4" w:space="0" w:color="auto"/>
              <w:left w:val="single" w:sz="4" w:space="0" w:color="auto"/>
            </w:tcBorders>
          </w:tcPr>
          <w:p w14:paraId="5E543C0A" w14:textId="77777777"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609034AE"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1741EA61"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38A89009" w14:textId="77777777" w:rsidTr="00DF5E8E">
        <w:trPr>
          <w:trHeight w:val="414"/>
        </w:trPr>
        <w:tc>
          <w:tcPr>
            <w:tcW w:w="7170" w:type="dxa"/>
            <w:gridSpan w:val="5"/>
            <w:vMerge/>
            <w:tcBorders>
              <w:left w:val="single" w:sz="4" w:space="0" w:color="auto"/>
            </w:tcBorders>
          </w:tcPr>
          <w:p w14:paraId="02831821"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7A415D63"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067CA2EB" w14:textId="77777777" w:rsidTr="00DF5E8E">
        <w:trPr>
          <w:trHeight w:val="414"/>
        </w:trPr>
        <w:tc>
          <w:tcPr>
            <w:tcW w:w="7170" w:type="dxa"/>
            <w:gridSpan w:val="5"/>
            <w:vMerge/>
            <w:tcBorders>
              <w:left w:val="single" w:sz="4" w:space="0" w:color="auto"/>
            </w:tcBorders>
          </w:tcPr>
          <w:p w14:paraId="35AA776C"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67B42F04"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5F372098" w14:textId="77777777" w:rsidTr="00B23CCA">
        <w:trPr>
          <w:trHeight w:hRule="exact" w:val="113"/>
        </w:trPr>
        <w:tc>
          <w:tcPr>
            <w:tcW w:w="7170" w:type="dxa"/>
            <w:gridSpan w:val="5"/>
            <w:tcBorders>
              <w:left w:val="single" w:sz="4" w:space="0" w:color="auto"/>
            </w:tcBorders>
          </w:tcPr>
          <w:p w14:paraId="7682CB83"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12C65EFF" w14:textId="77777777" w:rsidR="00265648" w:rsidRPr="00735600" w:rsidRDefault="00265648" w:rsidP="00265648">
            <w:pPr>
              <w:spacing w:after="40" w:line="240" w:lineRule="auto"/>
              <w:rPr>
                <w:sz w:val="18"/>
                <w:szCs w:val="24"/>
              </w:rPr>
            </w:pPr>
          </w:p>
        </w:tc>
      </w:tr>
      <w:tr w:rsidR="00735600" w:rsidRPr="00735600" w14:paraId="1A1B9C98" w14:textId="77777777" w:rsidTr="00DF5E8E">
        <w:trPr>
          <w:trHeight w:hRule="exact" w:val="454"/>
        </w:trPr>
        <w:tc>
          <w:tcPr>
            <w:tcW w:w="9786" w:type="dxa"/>
            <w:gridSpan w:val="6"/>
            <w:tcBorders>
              <w:top w:val="single" w:sz="4" w:space="0" w:color="auto"/>
              <w:bottom w:val="single" w:sz="4" w:space="0" w:color="auto"/>
            </w:tcBorders>
          </w:tcPr>
          <w:p w14:paraId="60EA5DC1" w14:textId="77777777" w:rsidR="00A74B52" w:rsidRPr="00D17D18" w:rsidRDefault="00A74B52" w:rsidP="003F1EC8">
            <w:pPr>
              <w:spacing w:after="40" w:line="240" w:lineRule="auto"/>
              <w:jc w:val="both"/>
              <w:rPr>
                <w:sz w:val="18"/>
                <w:szCs w:val="24"/>
              </w:rPr>
            </w:pPr>
          </w:p>
        </w:tc>
      </w:tr>
      <w:tr w:rsidR="00735600" w:rsidRPr="00735600" w14:paraId="001D368F"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305320C7"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5459A14D"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7BC2AB44" w14:textId="2FB55B02"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A04CF8">
              <w:rPr>
                <w:i/>
                <w:sz w:val="18"/>
                <w:szCs w:val="18"/>
              </w:rPr>
              <w:t xml:space="preserve">gemäß </w:t>
            </w:r>
            <w:r w:rsidR="00FD032F">
              <w:rPr>
                <w:i/>
                <w:sz w:val="18"/>
                <w:szCs w:val="18"/>
              </w:rPr>
              <w:t xml:space="preserve">C3 Eignungsmatrix </w:t>
            </w:r>
            <w:r w:rsidR="0029331C">
              <w:rPr>
                <w:i/>
                <w:sz w:val="18"/>
                <w:szCs w:val="18"/>
              </w:rPr>
              <w:t>zwe</w:t>
            </w:r>
            <w:r w:rsidR="00FD032F">
              <w:rPr>
                <w:i/>
                <w:sz w:val="18"/>
                <w:szCs w:val="18"/>
              </w:rPr>
              <w:t>i (</w:t>
            </w:r>
            <w:r w:rsidR="007048F8">
              <w:rPr>
                <w:i/>
                <w:sz w:val="18"/>
                <w:szCs w:val="18"/>
              </w:rPr>
              <w:t>2</w:t>
            </w:r>
            <w:r w:rsidR="00FD032F">
              <w:rPr>
                <w:i/>
                <w:sz w:val="18"/>
                <w:szCs w:val="18"/>
              </w:rPr>
              <w:t>)</w:t>
            </w:r>
            <w:r w:rsidR="00A04CF8">
              <w:rPr>
                <w:i/>
                <w:sz w:val="18"/>
                <w:szCs w:val="18"/>
              </w:rPr>
              <w:t xml:space="preserve"> </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FD032F">
              <w:rPr>
                <w:i/>
                <w:sz w:val="18"/>
                <w:szCs w:val="18"/>
              </w:rPr>
              <w:t>5</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76314D0F"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5C661C54"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15ABCC1C" w14:textId="77777777" w:rsidTr="00DF5E8E">
        <w:trPr>
          <w:trHeight w:hRule="exact" w:val="454"/>
        </w:trPr>
        <w:tc>
          <w:tcPr>
            <w:tcW w:w="9786" w:type="dxa"/>
            <w:gridSpan w:val="6"/>
            <w:tcBorders>
              <w:top w:val="single" w:sz="4" w:space="0" w:color="auto"/>
              <w:bottom w:val="single" w:sz="4" w:space="0" w:color="auto"/>
            </w:tcBorders>
          </w:tcPr>
          <w:p w14:paraId="0D8DD833" w14:textId="77777777" w:rsidR="00E46EBF" w:rsidRPr="00D17D18" w:rsidRDefault="00E46EBF" w:rsidP="0088291C">
            <w:pPr>
              <w:spacing w:after="40" w:line="240" w:lineRule="auto"/>
              <w:jc w:val="both"/>
              <w:rPr>
                <w:sz w:val="18"/>
                <w:szCs w:val="24"/>
              </w:rPr>
            </w:pPr>
          </w:p>
        </w:tc>
      </w:tr>
      <w:tr w:rsidR="00735600" w:rsidRPr="00735600" w14:paraId="01BD1859"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7AC20EC2"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3240A733"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4E5BC926" w14:textId="77777777" w:rsidR="00E46EBF" w:rsidRPr="00735600" w:rsidRDefault="007D2AA8" w:rsidP="009711CD">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009711CD">
              <w:rPr>
                <w:i/>
                <w:noProof/>
                <w:sz w:val="18"/>
                <w:szCs w:val="18"/>
              </w:rPr>
              <w:t>3</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45A7E8D0"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755B2BB0"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5949AC6D" w14:textId="77777777" w:rsidTr="00B23CCA">
        <w:tc>
          <w:tcPr>
            <w:tcW w:w="9786" w:type="dxa"/>
            <w:gridSpan w:val="6"/>
            <w:tcBorders>
              <w:left w:val="single" w:sz="4" w:space="0" w:color="auto"/>
              <w:bottom w:val="single" w:sz="4" w:space="0" w:color="auto"/>
              <w:right w:val="single" w:sz="4" w:space="0" w:color="auto"/>
            </w:tcBorders>
            <w:vAlign w:val="bottom"/>
          </w:tcPr>
          <w:p w14:paraId="559B405D"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40011098"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03E664C6"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38B4B355"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07508E96"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387AC7A4"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20B02962" w14:textId="77777777" w:rsidTr="00183AAE">
        <w:trPr>
          <w:trHeight w:hRule="exact" w:val="397"/>
        </w:trPr>
        <w:tc>
          <w:tcPr>
            <w:tcW w:w="9786" w:type="dxa"/>
            <w:gridSpan w:val="6"/>
            <w:tcBorders>
              <w:top w:val="single" w:sz="4" w:space="0" w:color="auto"/>
              <w:bottom w:val="single" w:sz="4" w:space="0" w:color="auto"/>
            </w:tcBorders>
          </w:tcPr>
          <w:p w14:paraId="7A68C73B" w14:textId="77777777" w:rsidR="00DF5E8E" w:rsidRPr="00D17D18" w:rsidRDefault="00DF5E8E" w:rsidP="00BD0568">
            <w:pPr>
              <w:spacing w:after="40" w:line="240" w:lineRule="auto"/>
              <w:jc w:val="both"/>
              <w:rPr>
                <w:sz w:val="18"/>
                <w:szCs w:val="24"/>
              </w:rPr>
            </w:pPr>
          </w:p>
        </w:tc>
      </w:tr>
      <w:tr w:rsidR="00892BBB" w:rsidRPr="00735600" w14:paraId="55132FE2"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21304D53"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73C8322E"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5C20DCEC"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698BAB0B"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623A16DB"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2BB3F58E" w14:textId="77777777" w:rsidTr="00183AAE">
        <w:trPr>
          <w:trHeight w:hRule="exact" w:val="397"/>
        </w:trPr>
        <w:tc>
          <w:tcPr>
            <w:tcW w:w="9786" w:type="dxa"/>
            <w:gridSpan w:val="6"/>
            <w:tcBorders>
              <w:top w:val="single" w:sz="4" w:space="0" w:color="auto"/>
              <w:bottom w:val="single" w:sz="4" w:space="0" w:color="auto"/>
            </w:tcBorders>
          </w:tcPr>
          <w:p w14:paraId="2E2DBCE2" w14:textId="77777777" w:rsidR="00892BBB" w:rsidRPr="00735600" w:rsidRDefault="00892BBB" w:rsidP="00DA7DCD">
            <w:pPr>
              <w:spacing w:line="240" w:lineRule="auto"/>
              <w:rPr>
                <w:sz w:val="18"/>
                <w:szCs w:val="24"/>
              </w:rPr>
            </w:pPr>
          </w:p>
        </w:tc>
      </w:tr>
      <w:tr w:rsidR="00735600" w:rsidRPr="00735600" w14:paraId="7E142716"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1E01F0E"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60CBEA81" w14:textId="77777777" w:rsidTr="00B23CCA">
        <w:tc>
          <w:tcPr>
            <w:tcW w:w="9786" w:type="dxa"/>
            <w:gridSpan w:val="6"/>
            <w:tcBorders>
              <w:left w:val="single" w:sz="4" w:space="0" w:color="auto"/>
              <w:right w:val="single" w:sz="4" w:space="0" w:color="auto"/>
            </w:tcBorders>
            <w:vAlign w:val="bottom"/>
          </w:tcPr>
          <w:p w14:paraId="662C7060"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51DFF69B" w14:textId="527C8304"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1D4B7F">
              <w:rPr>
                <w:i/>
                <w:sz w:val="18"/>
                <w:szCs w:val="24"/>
              </w:rPr>
              <w:t>5</w:t>
            </w:r>
            <w:r w:rsidR="009711CD">
              <w:rPr>
                <w:i/>
                <w:noProof/>
                <w:sz w:val="18"/>
                <w:szCs w:val="24"/>
              </w:rPr>
              <w:t>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8046916" w14:textId="39B95DD5"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1D4B7F">
              <w:rPr>
                <w:i/>
                <w:sz w:val="18"/>
                <w:szCs w:val="24"/>
              </w:rPr>
              <w:t>5</w:t>
            </w:r>
            <w:r w:rsidR="009711CD">
              <w:rPr>
                <w:i/>
                <w:noProof/>
                <w:sz w:val="18"/>
                <w:szCs w:val="24"/>
              </w:rPr>
              <w:t>00.000,00</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7C401D1F"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9711CD">
              <w:rPr>
                <w:i/>
                <w:noProof/>
                <w:sz w:val="18"/>
                <w:szCs w:val="24"/>
              </w:rPr>
              <w:t>500.000,00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42AA2DF1"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5B13DCF"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4B9CFE13" w14:textId="77777777" w:rsidR="00DA7DCD" w:rsidRPr="00735600" w:rsidRDefault="00DA7DCD" w:rsidP="005D2F1F">
            <w:pPr>
              <w:spacing w:after="40" w:line="240" w:lineRule="auto"/>
              <w:jc w:val="both"/>
              <w:rPr>
                <w:b/>
                <w:sz w:val="18"/>
                <w:szCs w:val="24"/>
              </w:rPr>
            </w:pPr>
          </w:p>
        </w:tc>
      </w:tr>
      <w:tr w:rsidR="00E543C3" w:rsidRPr="00735600" w14:paraId="134EFBB5" w14:textId="77777777" w:rsidTr="00B23CCA">
        <w:tc>
          <w:tcPr>
            <w:tcW w:w="9786" w:type="dxa"/>
            <w:gridSpan w:val="6"/>
            <w:tcBorders>
              <w:left w:val="single" w:sz="4" w:space="0" w:color="auto"/>
              <w:bottom w:val="single" w:sz="4" w:space="0" w:color="auto"/>
              <w:right w:val="single" w:sz="4" w:space="0" w:color="auto"/>
            </w:tcBorders>
          </w:tcPr>
          <w:p w14:paraId="09F03B45"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601E88D3"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0E7400CA"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23281575" w14:textId="77777777" w:rsidTr="00183AAE">
        <w:trPr>
          <w:trHeight w:hRule="exact" w:val="397"/>
        </w:trPr>
        <w:tc>
          <w:tcPr>
            <w:tcW w:w="9786" w:type="dxa"/>
            <w:gridSpan w:val="6"/>
            <w:tcBorders>
              <w:bottom w:val="single" w:sz="4" w:space="0" w:color="auto"/>
            </w:tcBorders>
          </w:tcPr>
          <w:p w14:paraId="581B1CAE" w14:textId="77777777" w:rsidR="00DA7DCD" w:rsidRPr="00735600" w:rsidRDefault="00DA7DCD" w:rsidP="00DA7DCD">
            <w:pPr>
              <w:spacing w:line="240" w:lineRule="auto"/>
              <w:rPr>
                <w:i/>
                <w:sz w:val="18"/>
                <w:szCs w:val="24"/>
              </w:rPr>
            </w:pPr>
          </w:p>
        </w:tc>
      </w:tr>
      <w:tr w:rsidR="00735600" w:rsidRPr="00735600" w14:paraId="4F4DF654"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53CBDF9A"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19CBB796" w14:textId="77777777" w:rsidTr="00DF5E8E">
        <w:trPr>
          <w:trHeight w:val="737"/>
        </w:trPr>
        <w:tc>
          <w:tcPr>
            <w:tcW w:w="9786" w:type="dxa"/>
            <w:gridSpan w:val="6"/>
            <w:tcBorders>
              <w:left w:val="single" w:sz="4" w:space="0" w:color="auto"/>
              <w:bottom w:val="single" w:sz="4" w:space="0" w:color="auto"/>
              <w:right w:val="single" w:sz="4" w:space="0" w:color="auto"/>
            </w:tcBorders>
          </w:tcPr>
          <w:p w14:paraId="7CEFD71E"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181C9B9A"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1C8A269C"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7AF7E2F8"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12CB3C0F"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5FA0E4AB"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374EA872"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2C0A1707" w14:textId="77777777" w:rsidTr="00183AAE">
        <w:trPr>
          <w:trHeight w:hRule="exact" w:val="397"/>
        </w:trPr>
        <w:tc>
          <w:tcPr>
            <w:tcW w:w="9786" w:type="dxa"/>
            <w:gridSpan w:val="6"/>
            <w:tcBorders>
              <w:top w:val="single" w:sz="4" w:space="0" w:color="auto"/>
              <w:bottom w:val="single" w:sz="4" w:space="0" w:color="auto"/>
            </w:tcBorders>
          </w:tcPr>
          <w:p w14:paraId="3A716A5C" w14:textId="77777777" w:rsidR="00DA7DCD" w:rsidRPr="00735600" w:rsidRDefault="00DA7DCD" w:rsidP="00DA7DCD">
            <w:pPr>
              <w:spacing w:line="240" w:lineRule="auto"/>
              <w:rPr>
                <w:sz w:val="18"/>
                <w:szCs w:val="24"/>
              </w:rPr>
            </w:pPr>
          </w:p>
        </w:tc>
      </w:tr>
      <w:tr w:rsidR="00735600" w:rsidRPr="00735600" w14:paraId="2B08AE41"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1A222596"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501AD74A" w14:textId="77777777" w:rsidTr="00B23CCA">
        <w:trPr>
          <w:trHeight w:val="680"/>
        </w:trPr>
        <w:tc>
          <w:tcPr>
            <w:tcW w:w="9786" w:type="dxa"/>
            <w:gridSpan w:val="6"/>
            <w:tcBorders>
              <w:left w:val="single" w:sz="4" w:space="0" w:color="auto"/>
              <w:right w:val="single" w:sz="4" w:space="0" w:color="auto"/>
            </w:tcBorders>
          </w:tcPr>
          <w:p w14:paraId="0711C763"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1D7F7E72" w14:textId="77777777" w:rsidTr="00B23CCA">
        <w:trPr>
          <w:trHeight w:val="607"/>
        </w:trPr>
        <w:tc>
          <w:tcPr>
            <w:tcW w:w="9786" w:type="dxa"/>
            <w:gridSpan w:val="6"/>
            <w:tcBorders>
              <w:left w:val="single" w:sz="4" w:space="0" w:color="auto"/>
              <w:bottom w:val="single" w:sz="4" w:space="0" w:color="auto"/>
              <w:right w:val="single" w:sz="4" w:space="0" w:color="auto"/>
            </w:tcBorders>
          </w:tcPr>
          <w:p w14:paraId="30C1FFCF"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2C352DFA"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F229183"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7AD71D26" w14:textId="77777777" w:rsidTr="00B23CCA">
        <w:trPr>
          <w:trHeight w:val="319"/>
        </w:trPr>
        <w:tc>
          <w:tcPr>
            <w:tcW w:w="9786" w:type="dxa"/>
            <w:gridSpan w:val="6"/>
            <w:tcBorders>
              <w:left w:val="single" w:sz="4" w:space="0" w:color="auto"/>
              <w:right w:val="single" w:sz="4" w:space="0" w:color="auto"/>
            </w:tcBorders>
            <w:vAlign w:val="center"/>
          </w:tcPr>
          <w:p w14:paraId="0F318C11"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1A3CD3F6" w14:textId="77777777" w:rsidTr="00B23CCA">
        <w:tc>
          <w:tcPr>
            <w:tcW w:w="9786" w:type="dxa"/>
            <w:gridSpan w:val="6"/>
            <w:tcBorders>
              <w:left w:val="single" w:sz="4" w:space="0" w:color="auto"/>
              <w:right w:val="single" w:sz="4" w:space="0" w:color="auto"/>
            </w:tcBorders>
            <w:vAlign w:val="center"/>
          </w:tcPr>
          <w:p w14:paraId="298624C1"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478FBA33" w14:textId="77777777" w:rsidTr="00B23CCA">
        <w:tc>
          <w:tcPr>
            <w:tcW w:w="9786" w:type="dxa"/>
            <w:gridSpan w:val="6"/>
            <w:tcBorders>
              <w:left w:val="single" w:sz="4" w:space="0" w:color="auto"/>
              <w:bottom w:val="single" w:sz="4" w:space="0" w:color="auto"/>
              <w:right w:val="single" w:sz="4" w:space="0" w:color="auto"/>
            </w:tcBorders>
            <w:vAlign w:val="center"/>
          </w:tcPr>
          <w:p w14:paraId="2A9C41A9"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0DF01D62" w14:textId="77777777" w:rsidTr="00B23CCA">
        <w:trPr>
          <w:trHeight w:val="284"/>
        </w:trPr>
        <w:tc>
          <w:tcPr>
            <w:tcW w:w="9786" w:type="dxa"/>
            <w:gridSpan w:val="6"/>
            <w:tcBorders>
              <w:top w:val="single" w:sz="4" w:space="0" w:color="auto"/>
            </w:tcBorders>
            <w:vAlign w:val="center"/>
          </w:tcPr>
          <w:p w14:paraId="6FE70D24" w14:textId="77777777" w:rsidR="00DA7DCD" w:rsidRPr="00735600" w:rsidRDefault="00DA7DCD" w:rsidP="00DA7DCD">
            <w:pPr>
              <w:spacing w:line="240" w:lineRule="auto"/>
              <w:rPr>
                <w:sz w:val="18"/>
                <w:szCs w:val="24"/>
              </w:rPr>
            </w:pPr>
          </w:p>
        </w:tc>
      </w:tr>
      <w:tr w:rsidR="00735600" w:rsidRPr="00735600" w14:paraId="62256496" w14:textId="77777777" w:rsidTr="00B23CCA">
        <w:trPr>
          <w:trHeight w:val="249"/>
        </w:trPr>
        <w:tc>
          <w:tcPr>
            <w:tcW w:w="9786" w:type="dxa"/>
            <w:gridSpan w:val="6"/>
          </w:tcPr>
          <w:p w14:paraId="4FA40374"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7E4E3740" w14:textId="77777777" w:rsidTr="00B23CCA">
        <w:trPr>
          <w:trHeight w:val="170"/>
        </w:trPr>
        <w:tc>
          <w:tcPr>
            <w:tcW w:w="9786" w:type="dxa"/>
            <w:gridSpan w:val="6"/>
            <w:vAlign w:val="center"/>
          </w:tcPr>
          <w:p w14:paraId="4F90BA77" w14:textId="77777777" w:rsidR="00DA7DCD" w:rsidRPr="00735600" w:rsidRDefault="00DA7DCD" w:rsidP="006F0600">
            <w:pPr>
              <w:spacing w:line="240" w:lineRule="auto"/>
              <w:rPr>
                <w:i/>
                <w:sz w:val="18"/>
                <w:szCs w:val="24"/>
              </w:rPr>
            </w:pPr>
          </w:p>
        </w:tc>
      </w:tr>
      <w:tr w:rsidR="00735600" w:rsidRPr="00735600" w14:paraId="3FB5BE68" w14:textId="77777777" w:rsidTr="00B23CCA">
        <w:trPr>
          <w:cantSplit/>
        </w:trPr>
        <w:tc>
          <w:tcPr>
            <w:tcW w:w="9786" w:type="dxa"/>
            <w:gridSpan w:val="6"/>
          </w:tcPr>
          <w:p w14:paraId="19AA9228"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1F9DE0F3" w14:textId="77777777" w:rsidTr="00B23CCA">
        <w:trPr>
          <w:trHeight w:hRule="exact" w:val="418"/>
        </w:trPr>
        <w:tc>
          <w:tcPr>
            <w:tcW w:w="9786" w:type="dxa"/>
            <w:gridSpan w:val="6"/>
          </w:tcPr>
          <w:p w14:paraId="3A566643" w14:textId="77777777" w:rsidR="00DA7DCD" w:rsidRPr="00735600" w:rsidRDefault="00DA7DCD" w:rsidP="00DA7DCD">
            <w:pPr>
              <w:spacing w:line="240" w:lineRule="auto"/>
              <w:jc w:val="both"/>
              <w:rPr>
                <w:sz w:val="16"/>
                <w:szCs w:val="24"/>
              </w:rPr>
            </w:pPr>
          </w:p>
        </w:tc>
      </w:tr>
      <w:tr w:rsidR="00735600" w:rsidRPr="00735600" w14:paraId="26D0D7DD" w14:textId="77777777" w:rsidTr="00B23CCA">
        <w:trPr>
          <w:trHeight w:val="157"/>
        </w:trPr>
        <w:tc>
          <w:tcPr>
            <w:tcW w:w="6134" w:type="dxa"/>
            <w:gridSpan w:val="4"/>
          </w:tcPr>
          <w:p w14:paraId="06CB7E22"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47B28623" w14:textId="77777777" w:rsidR="00C56CB0" w:rsidRPr="00735600" w:rsidRDefault="00C56CB0" w:rsidP="0088291C">
            <w:pPr>
              <w:spacing w:line="240" w:lineRule="auto"/>
              <w:jc w:val="both"/>
              <w:rPr>
                <w:sz w:val="16"/>
                <w:szCs w:val="24"/>
              </w:rPr>
            </w:pPr>
          </w:p>
        </w:tc>
      </w:tr>
      <w:tr w:rsidR="00735600" w:rsidRPr="00735600" w14:paraId="7C466B36" w14:textId="77777777" w:rsidTr="00B23CCA">
        <w:trPr>
          <w:trHeight w:hRule="exact" w:val="567"/>
        </w:trPr>
        <w:tc>
          <w:tcPr>
            <w:tcW w:w="6134" w:type="dxa"/>
            <w:gridSpan w:val="4"/>
            <w:tcBorders>
              <w:bottom w:val="single" w:sz="4" w:space="0" w:color="auto"/>
            </w:tcBorders>
            <w:vAlign w:val="bottom"/>
          </w:tcPr>
          <w:p w14:paraId="34F60962"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5DD2D51C"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753E6E00" w14:textId="77777777" w:rsidTr="00B23CCA">
        <w:trPr>
          <w:trHeight w:hRule="exact" w:val="680"/>
        </w:trPr>
        <w:tc>
          <w:tcPr>
            <w:tcW w:w="9786" w:type="dxa"/>
            <w:gridSpan w:val="6"/>
            <w:tcBorders>
              <w:top w:val="single" w:sz="4" w:space="0" w:color="auto"/>
              <w:bottom w:val="single" w:sz="8" w:space="0" w:color="auto"/>
            </w:tcBorders>
          </w:tcPr>
          <w:p w14:paraId="348BE0DE"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1308263A"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770EEF88"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3AAF2F40" w14:textId="77777777" w:rsidR="00EA25BD" w:rsidRPr="00735600" w:rsidRDefault="00EA25BD" w:rsidP="000F1DC1">
      <w:pPr>
        <w:spacing w:line="240" w:lineRule="auto"/>
        <w:rPr>
          <w:sz w:val="4"/>
          <w:szCs w:val="4"/>
        </w:rPr>
      </w:pPr>
    </w:p>
    <w:sectPr w:rsidR="00EA25BD" w:rsidRPr="00735600"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80152" w14:textId="77777777" w:rsidR="009102FC" w:rsidRDefault="009102FC">
      <w:r>
        <w:separator/>
      </w:r>
    </w:p>
  </w:endnote>
  <w:endnote w:type="continuationSeparator" w:id="0">
    <w:p w14:paraId="47FA7259" w14:textId="77777777" w:rsidR="009102FC" w:rsidRDefault="0091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B4CD" w14:textId="77777777"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81011A">
      <w:rPr>
        <w:noProof/>
      </w:rPr>
      <w:t>2</w:t>
    </w:r>
    <w:r w:rsidR="0088291C">
      <w:rPr>
        <w:noProof/>
      </w:rPr>
      <w:fldChar w:fldCharType="end"/>
    </w:r>
    <w:r w:rsidR="0088291C">
      <w:t xml:space="preserve"> von </w:t>
    </w:r>
    <w:r w:rsidR="0081011A">
      <w:fldChar w:fldCharType="begin"/>
    </w:r>
    <w:r w:rsidR="0081011A">
      <w:instrText xml:space="preserve"> NUMPAGES </w:instrText>
    </w:r>
    <w:r w:rsidR="0081011A">
      <w:fldChar w:fldCharType="separate"/>
    </w:r>
    <w:r w:rsidR="0081011A">
      <w:rPr>
        <w:noProof/>
      </w:rPr>
      <w:t>3</w:t>
    </w:r>
    <w:r w:rsidR="0081011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29FB" w14:textId="7777777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81011A">
      <w:rPr>
        <w:noProof/>
      </w:rPr>
      <w:t>1</w:t>
    </w:r>
    <w:r>
      <w:rPr>
        <w:noProof/>
      </w:rPr>
      <w:fldChar w:fldCharType="end"/>
    </w:r>
    <w:r>
      <w:t xml:space="preserve"> von </w:t>
    </w:r>
    <w:r w:rsidR="0081011A">
      <w:fldChar w:fldCharType="begin"/>
    </w:r>
    <w:r w:rsidR="0081011A">
      <w:instrText xml:space="preserve"> NUMPAGES </w:instrText>
    </w:r>
    <w:r w:rsidR="0081011A">
      <w:fldChar w:fldCharType="separate"/>
    </w:r>
    <w:r w:rsidR="0081011A">
      <w:rPr>
        <w:noProof/>
      </w:rPr>
      <w:t>3</w:t>
    </w:r>
    <w:r w:rsidR="0081011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659B" w14:textId="77777777" w:rsidR="009102FC" w:rsidRDefault="009102FC">
      <w:pPr>
        <w:pStyle w:val="Fuzeile"/>
        <w:spacing w:after="40" w:line="80" w:lineRule="exact"/>
      </w:pPr>
      <w:r>
        <w:t>_______________</w:t>
      </w:r>
    </w:p>
  </w:footnote>
  <w:footnote w:type="continuationSeparator" w:id="0">
    <w:p w14:paraId="1A90C2A2" w14:textId="77777777" w:rsidR="009102FC" w:rsidRDefault="009102FC">
      <w:r>
        <w:continuationSeparator/>
      </w:r>
    </w:p>
  </w:footnote>
  <w:footnote w:id="1">
    <w:p w14:paraId="6ABE2D89"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1CE5BE48"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B1915" w14:textId="77777777" w:rsidR="0088291C" w:rsidRDefault="0088291C">
    <w:pPr>
      <w:pStyle w:val="Kopfzeile"/>
    </w:pPr>
    <w:r w:rsidRPr="00925652">
      <w:rPr>
        <w:noProof/>
      </w:rPr>
      <w:drawing>
        <wp:anchor distT="0" distB="0" distL="114300" distR="114300" simplePos="0" relativeHeight="251659264" behindDoc="0" locked="0" layoutInCell="1" allowOverlap="1" wp14:anchorId="324BAAD1" wp14:editId="1BE4E90C">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48685894">
    <w:abstractNumId w:val="20"/>
  </w:num>
  <w:num w:numId="2" w16cid:durableId="440734079">
    <w:abstractNumId w:val="2"/>
  </w:num>
  <w:num w:numId="3" w16cid:durableId="1773698570">
    <w:abstractNumId w:val="3"/>
  </w:num>
  <w:num w:numId="4" w16cid:durableId="1462386030">
    <w:abstractNumId w:val="19"/>
  </w:num>
  <w:num w:numId="5" w16cid:durableId="149177956">
    <w:abstractNumId w:val="11"/>
  </w:num>
  <w:num w:numId="6" w16cid:durableId="582763973">
    <w:abstractNumId w:val="16"/>
  </w:num>
  <w:num w:numId="7" w16cid:durableId="1083181321">
    <w:abstractNumId w:val="14"/>
  </w:num>
  <w:num w:numId="8" w16cid:durableId="736974120">
    <w:abstractNumId w:val="22"/>
  </w:num>
  <w:num w:numId="9" w16cid:durableId="2020354564">
    <w:abstractNumId w:val="15"/>
  </w:num>
  <w:num w:numId="10" w16cid:durableId="1436949595">
    <w:abstractNumId w:val="13"/>
  </w:num>
  <w:num w:numId="11" w16cid:durableId="538667093">
    <w:abstractNumId w:val="10"/>
  </w:num>
  <w:num w:numId="12" w16cid:durableId="2087530606">
    <w:abstractNumId w:val="6"/>
  </w:num>
  <w:num w:numId="13" w16cid:durableId="542444030">
    <w:abstractNumId w:val="7"/>
  </w:num>
  <w:num w:numId="14" w16cid:durableId="1484539279">
    <w:abstractNumId w:val="0"/>
  </w:num>
  <w:num w:numId="15" w16cid:durableId="1050302080">
    <w:abstractNumId w:val="1"/>
  </w:num>
  <w:num w:numId="16" w16cid:durableId="231434788">
    <w:abstractNumId w:val="21"/>
  </w:num>
  <w:num w:numId="17" w16cid:durableId="274482575">
    <w:abstractNumId w:val="27"/>
  </w:num>
  <w:num w:numId="18" w16cid:durableId="1891382227">
    <w:abstractNumId w:val="17"/>
  </w:num>
  <w:num w:numId="19" w16cid:durableId="1762531377">
    <w:abstractNumId w:val="25"/>
  </w:num>
  <w:num w:numId="20" w16cid:durableId="638876747">
    <w:abstractNumId w:val="5"/>
  </w:num>
  <w:num w:numId="21" w16cid:durableId="1814560814">
    <w:abstractNumId w:val="23"/>
  </w:num>
  <w:num w:numId="22" w16cid:durableId="761142754">
    <w:abstractNumId w:val="12"/>
  </w:num>
  <w:num w:numId="23" w16cid:durableId="1507285855">
    <w:abstractNumId w:val="18"/>
  </w:num>
  <w:num w:numId="24" w16cid:durableId="849412761">
    <w:abstractNumId w:val="8"/>
  </w:num>
  <w:num w:numId="25" w16cid:durableId="1904102933">
    <w:abstractNumId w:val="4"/>
  </w:num>
  <w:num w:numId="26" w16cid:durableId="1287202036">
    <w:abstractNumId w:val="9"/>
  </w:num>
  <w:num w:numId="27" w16cid:durableId="170721678">
    <w:abstractNumId w:val="26"/>
  </w:num>
  <w:num w:numId="28" w16cid:durableId="762605568">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675E17"/>
    <w:rsid w:val="00013E25"/>
    <w:rsid w:val="00016A96"/>
    <w:rsid w:val="00021DAC"/>
    <w:rsid w:val="00021F66"/>
    <w:rsid w:val="000271B0"/>
    <w:rsid w:val="0003473B"/>
    <w:rsid w:val="00071CA7"/>
    <w:rsid w:val="00073A99"/>
    <w:rsid w:val="000759D2"/>
    <w:rsid w:val="00092AFE"/>
    <w:rsid w:val="000B1C22"/>
    <w:rsid w:val="000B4875"/>
    <w:rsid w:val="000C31A6"/>
    <w:rsid w:val="000C392C"/>
    <w:rsid w:val="000C3A67"/>
    <w:rsid w:val="000D62F9"/>
    <w:rsid w:val="000E46E9"/>
    <w:rsid w:val="000F0C31"/>
    <w:rsid w:val="000F1DC1"/>
    <w:rsid w:val="000F5C1B"/>
    <w:rsid w:val="00101A58"/>
    <w:rsid w:val="00114C5E"/>
    <w:rsid w:val="00115847"/>
    <w:rsid w:val="00117D52"/>
    <w:rsid w:val="001224DC"/>
    <w:rsid w:val="00123AC8"/>
    <w:rsid w:val="001445D7"/>
    <w:rsid w:val="00161CC6"/>
    <w:rsid w:val="00170936"/>
    <w:rsid w:val="0017733C"/>
    <w:rsid w:val="00183AAE"/>
    <w:rsid w:val="001931A6"/>
    <w:rsid w:val="001A081A"/>
    <w:rsid w:val="001C1A91"/>
    <w:rsid w:val="001D05F3"/>
    <w:rsid w:val="001D4B7F"/>
    <w:rsid w:val="001D568F"/>
    <w:rsid w:val="001D661A"/>
    <w:rsid w:val="0020542F"/>
    <w:rsid w:val="0021331D"/>
    <w:rsid w:val="0022321C"/>
    <w:rsid w:val="002234B6"/>
    <w:rsid w:val="002319C0"/>
    <w:rsid w:val="00254C63"/>
    <w:rsid w:val="00262794"/>
    <w:rsid w:val="00265648"/>
    <w:rsid w:val="00266C0A"/>
    <w:rsid w:val="00276D33"/>
    <w:rsid w:val="0029331C"/>
    <w:rsid w:val="002B5ACE"/>
    <w:rsid w:val="002B729C"/>
    <w:rsid w:val="002D2AB3"/>
    <w:rsid w:val="002E2A75"/>
    <w:rsid w:val="002E555C"/>
    <w:rsid w:val="002E7856"/>
    <w:rsid w:val="003004CA"/>
    <w:rsid w:val="00323EA1"/>
    <w:rsid w:val="003300C5"/>
    <w:rsid w:val="00335CD6"/>
    <w:rsid w:val="00337732"/>
    <w:rsid w:val="0036252B"/>
    <w:rsid w:val="00392D9B"/>
    <w:rsid w:val="003A17A1"/>
    <w:rsid w:val="003B07C4"/>
    <w:rsid w:val="003B422D"/>
    <w:rsid w:val="003E147D"/>
    <w:rsid w:val="003E5E91"/>
    <w:rsid w:val="003F1EC8"/>
    <w:rsid w:val="00401910"/>
    <w:rsid w:val="0042474A"/>
    <w:rsid w:val="00425300"/>
    <w:rsid w:val="0045491E"/>
    <w:rsid w:val="004614C9"/>
    <w:rsid w:val="00476949"/>
    <w:rsid w:val="0048749B"/>
    <w:rsid w:val="00491EB4"/>
    <w:rsid w:val="00496CFA"/>
    <w:rsid w:val="004B1626"/>
    <w:rsid w:val="004B1977"/>
    <w:rsid w:val="004D74A6"/>
    <w:rsid w:val="004E23C6"/>
    <w:rsid w:val="004E34BA"/>
    <w:rsid w:val="004E416B"/>
    <w:rsid w:val="004E6827"/>
    <w:rsid w:val="004E78A6"/>
    <w:rsid w:val="004F4A26"/>
    <w:rsid w:val="005238F7"/>
    <w:rsid w:val="00532A69"/>
    <w:rsid w:val="00540CAA"/>
    <w:rsid w:val="00544CED"/>
    <w:rsid w:val="00547C0C"/>
    <w:rsid w:val="00551E62"/>
    <w:rsid w:val="00556824"/>
    <w:rsid w:val="005678C1"/>
    <w:rsid w:val="00580CE3"/>
    <w:rsid w:val="0059354D"/>
    <w:rsid w:val="005C0360"/>
    <w:rsid w:val="005D2F1F"/>
    <w:rsid w:val="005D3847"/>
    <w:rsid w:val="005E0C2F"/>
    <w:rsid w:val="005F23F5"/>
    <w:rsid w:val="005F4BC8"/>
    <w:rsid w:val="005F5EBE"/>
    <w:rsid w:val="005F7C25"/>
    <w:rsid w:val="00615489"/>
    <w:rsid w:val="00615AF5"/>
    <w:rsid w:val="00631694"/>
    <w:rsid w:val="00640BA8"/>
    <w:rsid w:val="00640DBE"/>
    <w:rsid w:val="00641ABF"/>
    <w:rsid w:val="006428AD"/>
    <w:rsid w:val="00645907"/>
    <w:rsid w:val="00670ADE"/>
    <w:rsid w:val="00672044"/>
    <w:rsid w:val="00675E17"/>
    <w:rsid w:val="00683CB3"/>
    <w:rsid w:val="00696744"/>
    <w:rsid w:val="006A4C0E"/>
    <w:rsid w:val="006B0FA5"/>
    <w:rsid w:val="006C6DF3"/>
    <w:rsid w:val="006D4959"/>
    <w:rsid w:val="006E1D3F"/>
    <w:rsid w:val="006E4122"/>
    <w:rsid w:val="006F0600"/>
    <w:rsid w:val="006F1AA5"/>
    <w:rsid w:val="006F629F"/>
    <w:rsid w:val="006F71D5"/>
    <w:rsid w:val="007048F8"/>
    <w:rsid w:val="00721E10"/>
    <w:rsid w:val="00735387"/>
    <w:rsid w:val="00735600"/>
    <w:rsid w:val="00740470"/>
    <w:rsid w:val="0075051E"/>
    <w:rsid w:val="00751458"/>
    <w:rsid w:val="00755736"/>
    <w:rsid w:val="0079773A"/>
    <w:rsid w:val="007A4BE6"/>
    <w:rsid w:val="007B0A31"/>
    <w:rsid w:val="007B5C0A"/>
    <w:rsid w:val="007C22C2"/>
    <w:rsid w:val="007D2AA8"/>
    <w:rsid w:val="007E09C3"/>
    <w:rsid w:val="007E706B"/>
    <w:rsid w:val="007F408A"/>
    <w:rsid w:val="00801710"/>
    <w:rsid w:val="00805A28"/>
    <w:rsid w:val="0081011A"/>
    <w:rsid w:val="0081375C"/>
    <w:rsid w:val="00830422"/>
    <w:rsid w:val="0085528D"/>
    <w:rsid w:val="00863C7E"/>
    <w:rsid w:val="0087080B"/>
    <w:rsid w:val="00870B23"/>
    <w:rsid w:val="00872CD4"/>
    <w:rsid w:val="0088291C"/>
    <w:rsid w:val="00890054"/>
    <w:rsid w:val="00892BBB"/>
    <w:rsid w:val="008C6AB5"/>
    <w:rsid w:val="008D1F64"/>
    <w:rsid w:val="008D7629"/>
    <w:rsid w:val="008F0619"/>
    <w:rsid w:val="009102FC"/>
    <w:rsid w:val="009157FF"/>
    <w:rsid w:val="00925652"/>
    <w:rsid w:val="00931D72"/>
    <w:rsid w:val="00955636"/>
    <w:rsid w:val="009636C5"/>
    <w:rsid w:val="0096489F"/>
    <w:rsid w:val="009711CD"/>
    <w:rsid w:val="0097328D"/>
    <w:rsid w:val="009844CC"/>
    <w:rsid w:val="009848A5"/>
    <w:rsid w:val="009E0403"/>
    <w:rsid w:val="009E1D32"/>
    <w:rsid w:val="00A04CF8"/>
    <w:rsid w:val="00A06208"/>
    <w:rsid w:val="00A662D3"/>
    <w:rsid w:val="00A73962"/>
    <w:rsid w:val="00A74B52"/>
    <w:rsid w:val="00A8422B"/>
    <w:rsid w:val="00A843C8"/>
    <w:rsid w:val="00A87FB7"/>
    <w:rsid w:val="00AA34F0"/>
    <w:rsid w:val="00AB6000"/>
    <w:rsid w:val="00AC4AA3"/>
    <w:rsid w:val="00AD57CD"/>
    <w:rsid w:val="00AD6348"/>
    <w:rsid w:val="00AE0BBA"/>
    <w:rsid w:val="00AE616B"/>
    <w:rsid w:val="00AE62B6"/>
    <w:rsid w:val="00AF007A"/>
    <w:rsid w:val="00B0405A"/>
    <w:rsid w:val="00B05050"/>
    <w:rsid w:val="00B1661C"/>
    <w:rsid w:val="00B23CCA"/>
    <w:rsid w:val="00B24F38"/>
    <w:rsid w:val="00B26206"/>
    <w:rsid w:val="00B31188"/>
    <w:rsid w:val="00B43B67"/>
    <w:rsid w:val="00B56027"/>
    <w:rsid w:val="00B56550"/>
    <w:rsid w:val="00B67962"/>
    <w:rsid w:val="00B70097"/>
    <w:rsid w:val="00B9785F"/>
    <w:rsid w:val="00BA4A8B"/>
    <w:rsid w:val="00BA5825"/>
    <w:rsid w:val="00BB1769"/>
    <w:rsid w:val="00BC561C"/>
    <w:rsid w:val="00BC5E65"/>
    <w:rsid w:val="00BD2152"/>
    <w:rsid w:val="00BD25F8"/>
    <w:rsid w:val="00BD407E"/>
    <w:rsid w:val="00BD455A"/>
    <w:rsid w:val="00BF29FC"/>
    <w:rsid w:val="00C10555"/>
    <w:rsid w:val="00C10C6D"/>
    <w:rsid w:val="00C22F10"/>
    <w:rsid w:val="00C35732"/>
    <w:rsid w:val="00C45DA1"/>
    <w:rsid w:val="00C56CB0"/>
    <w:rsid w:val="00C61FFC"/>
    <w:rsid w:val="00C6690A"/>
    <w:rsid w:val="00C80529"/>
    <w:rsid w:val="00CA3275"/>
    <w:rsid w:val="00CB5EE8"/>
    <w:rsid w:val="00CE56E5"/>
    <w:rsid w:val="00CE7968"/>
    <w:rsid w:val="00CF6F0C"/>
    <w:rsid w:val="00D17D18"/>
    <w:rsid w:val="00D21C70"/>
    <w:rsid w:val="00D234D4"/>
    <w:rsid w:val="00D32E37"/>
    <w:rsid w:val="00D32F2B"/>
    <w:rsid w:val="00D346FC"/>
    <w:rsid w:val="00D37975"/>
    <w:rsid w:val="00D62B36"/>
    <w:rsid w:val="00D64488"/>
    <w:rsid w:val="00D83192"/>
    <w:rsid w:val="00D93A2F"/>
    <w:rsid w:val="00DA40F6"/>
    <w:rsid w:val="00DA7DCD"/>
    <w:rsid w:val="00DC0FD3"/>
    <w:rsid w:val="00DF3164"/>
    <w:rsid w:val="00DF4646"/>
    <w:rsid w:val="00DF5E8E"/>
    <w:rsid w:val="00E21CAD"/>
    <w:rsid w:val="00E2541B"/>
    <w:rsid w:val="00E265E9"/>
    <w:rsid w:val="00E26CF8"/>
    <w:rsid w:val="00E27293"/>
    <w:rsid w:val="00E34178"/>
    <w:rsid w:val="00E3563B"/>
    <w:rsid w:val="00E46EBF"/>
    <w:rsid w:val="00E5394A"/>
    <w:rsid w:val="00E543C3"/>
    <w:rsid w:val="00E5500E"/>
    <w:rsid w:val="00E66B7F"/>
    <w:rsid w:val="00E709D6"/>
    <w:rsid w:val="00E94CA6"/>
    <w:rsid w:val="00E95BF8"/>
    <w:rsid w:val="00EA25BD"/>
    <w:rsid w:val="00EA37C4"/>
    <w:rsid w:val="00EA71A0"/>
    <w:rsid w:val="00EB0C1C"/>
    <w:rsid w:val="00EC0082"/>
    <w:rsid w:val="00EC0084"/>
    <w:rsid w:val="00EC26BE"/>
    <w:rsid w:val="00ED06CC"/>
    <w:rsid w:val="00EF1B3D"/>
    <w:rsid w:val="00EF430E"/>
    <w:rsid w:val="00EF4DEC"/>
    <w:rsid w:val="00F03729"/>
    <w:rsid w:val="00F04B5E"/>
    <w:rsid w:val="00F1482D"/>
    <w:rsid w:val="00F249B7"/>
    <w:rsid w:val="00F30BE4"/>
    <w:rsid w:val="00F4220C"/>
    <w:rsid w:val="00F50996"/>
    <w:rsid w:val="00F709A9"/>
    <w:rsid w:val="00FA6280"/>
    <w:rsid w:val="00FA66D0"/>
    <w:rsid w:val="00FA7161"/>
    <w:rsid w:val="00FB2C1E"/>
    <w:rsid w:val="00FD032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A31A96"/>
  <w15:docId w15:val="{0121E63A-19F8-4B91-84C5-3F1896A9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9B0DE-0FBC-4F45-AD80-E4B5CF377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1139</Words>
  <Characters>7182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Petry</dc:creator>
  <cp:keywords/>
  <cp:lastModifiedBy>Kretschmer Jan</cp:lastModifiedBy>
  <cp:revision>5</cp:revision>
  <cp:lastPrinted>2018-06-21T11:27:00Z</cp:lastPrinted>
  <dcterms:created xsi:type="dcterms:W3CDTF">2026-04-21T12:20:00Z</dcterms:created>
  <dcterms:modified xsi:type="dcterms:W3CDTF">2026-04-23T10:38:00Z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ies>
</file>